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90E52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C2B900" wp14:editId="5C8E0DCD">
                <wp:simplePos x="0" y="0"/>
                <wp:positionH relativeFrom="page">
                  <wp:align>right</wp:align>
                </wp:positionH>
                <wp:positionV relativeFrom="paragraph">
                  <wp:posOffset>-41275</wp:posOffset>
                </wp:positionV>
                <wp:extent cx="7543800" cy="998220"/>
                <wp:effectExtent l="0" t="0" r="0" b="0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9822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F17C4C" w14:textId="5626E410" w:rsidR="0026264C" w:rsidRPr="008B2C39" w:rsidRDefault="00FC42EB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</w:pPr>
                            <w:r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>Ajouter un raccourci vers l’</w:t>
                            </w:r>
                            <w:r w:rsidR="008B2C39"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>I</w:t>
                            </w:r>
                            <w:r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 xml:space="preserve">nterface </w:t>
                            </w:r>
                            <w:r w:rsidR="008B2C39"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>M</w:t>
                            </w:r>
                            <w:r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>obile</w:t>
                            </w:r>
                            <w:r w:rsidR="008B2C39"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 xml:space="preserve"> sur l’écran </w:t>
                            </w:r>
                            <w:r w:rsidR="001C23C4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>d’un</w:t>
                            </w:r>
                            <w:r w:rsidR="008B2C39" w:rsidRPr="008B2C39">
                              <w:rPr>
                                <w:rFonts w:cs="Tahoma"/>
                                <w:color w:val="FFFFFF"/>
                                <w:sz w:val="50"/>
                                <w:szCs w:val="50"/>
                              </w:rPr>
                              <w:t xml:space="preserve"> smartphone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2B900" id="Rectangle 6" o:spid="_x0000_s1026" style="position:absolute;margin-left:542.8pt;margin-top:-3.25pt;width:594pt;height:78.6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" fillcolor="#58585a" stroked="f" strokeweight="1pt">
                <v:textbox>
                  <w:txbxContent>
                    <w:p w14:paraId="23F17C4C" w14:textId="5626E410" w:rsidR="0026264C" w:rsidRPr="008B2C39" w:rsidRDefault="00FC42EB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</w:pPr>
                      <w:r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>Ajouter un raccourci vers l’</w:t>
                      </w:r>
                      <w:r w:rsidR="008B2C39"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>I</w:t>
                      </w:r>
                      <w:r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 xml:space="preserve">nterface </w:t>
                      </w:r>
                      <w:r w:rsidR="008B2C39"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>M</w:t>
                      </w:r>
                      <w:r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>obile</w:t>
                      </w:r>
                      <w:r w:rsidR="008B2C39"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 xml:space="preserve"> sur l’écran </w:t>
                      </w:r>
                      <w:r w:rsidR="001C23C4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>d’un</w:t>
                      </w:r>
                      <w:r w:rsidR="008B2C39" w:rsidRPr="008B2C39">
                        <w:rPr>
                          <w:rFonts w:cs="Tahoma"/>
                          <w:color w:val="FFFFFF"/>
                          <w:sz w:val="50"/>
                          <w:szCs w:val="50"/>
                        </w:rPr>
                        <w:t xml:space="preserve"> smartphone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41C7198F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E2C5E84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4D2B7C5" w14:textId="77777777" w:rsidR="008B2C39" w:rsidRDefault="008B2C39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732A014" w14:textId="567A170A" w:rsidR="0026264C" w:rsidRPr="0026264C" w:rsidRDefault="00FC42EB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ISACOMPTA COLLABORATIF</w:t>
      </w:r>
    </w:p>
    <w:p w14:paraId="1EF37BD5" w14:textId="51C4DE55" w:rsidR="00FC42EB" w:rsidRDefault="00FC42EB" w:rsidP="00A56BAD">
      <w:pPr>
        <w:tabs>
          <w:tab w:val="left" w:pos="2205"/>
        </w:tabs>
        <w:rPr>
          <w:lang w:eastAsia="fr-FR"/>
        </w:rPr>
      </w:pPr>
    </w:p>
    <w:p w14:paraId="3249876F" w14:textId="39B3A500" w:rsidR="00A56BAD" w:rsidRPr="007C6D9F" w:rsidRDefault="00A56BAD" w:rsidP="00A56BAD">
      <w:pPr>
        <w:pStyle w:val="Titre1"/>
        <w:numPr>
          <w:ilvl w:val="0"/>
          <w:numId w:val="0"/>
        </w:numPr>
        <w:spacing w:before="200" w:after="0"/>
        <w:jc w:val="both"/>
      </w:pPr>
      <w:bookmarkStart w:id="0" w:name="_Toc369612879"/>
      <w:r w:rsidRPr="007C6D9F">
        <w:rPr>
          <w:b/>
        </w:rPr>
        <w:t>ÉtapE 1</w:t>
      </w:r>
      <w:r w:rsidRPr="007C6D9F">
        <w:t xml:space="preserve"> : </w:t>
      </w:r>
      <w:bookmarkEnd w:id="0"/>
      <w:r>
        <w:t xml:space="preserve">ouvrez </w:t>
      </w:r>
      <w:r w:rsidR="00F36729">
        <w:t>LE</w:t>
      </w:r>
      <w:r>
        <w:t xml:space="preserve"> navigateur </w:t>
      </w:r>
      <w:r w:rsidR="00F36729">
        <w:t xml:space="preserve">INTERNET </w:t>
      </w:r>
      <w:r>
        <w:t>SUR VOTRE</w:t>
      </w:r>
      <w:r w:rsidR="001164C1">
        <w:t xml:space="preserve"> SMART</w:t>
      </w:r>
      <w:r>
        <w:t>PHONE</w:t>
      </w:r>
    </w:p>
    <w:p w14:paraId="6447D1D3" w14:textId="77777777" w:rsidR="00A56BAD" w:rsidRDefault="00A56BAD" w:rsidP="00A56BAD">
      <w:pPr>
        <w:tabs>
          <w:tab w:val="left" w:pos="2205"/>
        </w:tabs>
        <w:rPr>
          <w:lang w:eastAsia="fr-FR"/>
        </w:rPr>
      </w:pPr>
    </w:p>
    <w:p w14:paraId="1BE3DFAC" w14:textId="2D48C1E0" w:rsidR="00A56BAD" w:rsidRDefault="008B2C39" w:rsidP="00A56BAD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2818B" wp14:editId="211E5AD8">
                <wp:simplePos x="0" y="0"/>
                <wp:positionH relativeFrom="column">
                  <wp:posOffset>3363595</wp:posOffset>
                </wp:positionH>
                <wp:positionV relativeFrom="paragraph">
                  <wp:posOffset>1722755</wp:posOffset>
                </wp:positionV>
                <wp:extent cx="262890" cy="247650"/>
                <wp:effectExtent l="19050" t="19050" r="22860" b="19050"/>
                <wp:wrapNone/>
                <wp:docPr id="151095265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247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9AC13" id="Rectangle : coins arrondis 3" o:spid="_x0000_s1026" style="position:absolute;margin-left:264.85pt;margin-top:135.65pt;width:20.7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" filled="f" strokecolor="#f8cb00" strokeweight="2.25pt">
                <v:stroke joinstyle="miter"/>
              </v:roundrect>
            </w:pict>
          </mc:Fallback>
        </mc:AlternateContent>
      </w:r>
      <w:r w:rsidR="00FC42EB" w:rsidRPr="00FC42EB">
        <w:rPr>
          <w:noProof/>
          <w:lang w:eastAsia="fr-FR"/>
        </w:rPr>
        <w:drawing>
          <wp:inline distT="0" distB="0" distL="0" distR="0" wp14:anchorId="4E5EB787" wp14:editId="68C9865C">
            <wp:extent cx="1261540" cy="2712720"/>
            <wp:effectExtent l="0" t="0" r="0" b="0"/>
            <wp:docPr id="221707951" name="Image 1" descr="Une image contenant texte, capture d’écran, multimédia, Système d’exploit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07951" name="Image 1" descr="Une image contenant texte, capture d’écran, multimédia, Système d’exploita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8029" cy="274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70E09" w14:textId="3E9A9925" w:rsidR="00A56BAD" w:rsidRPr="009078B4" w:rsidRDefault="00A56BAD" w:rsidP="00FC42EB">
      <w:pPr>
        <w:jc w:val="left"/>
        <w:rPr>
          <w:i/>
          <w:iCs/>
          <w:lang w:eastAsia="fr-FR"/>
        </w:rPr>
      </w:pPr>
      <w:r w:rsidRPr="009078B4">
        <w:rPr>
          <w:i/>
          <w:iCs/>
          <w:lang w:eastAsia="fr-FR"/>
        </w:rPr>
        <w:t xml:space="preserve">Exemples : </w:t>
      </w:r>
      <w:r w:rsidRPr="009078B4">
        <w:rPr>
          <w:i/>
          <w:iCs/>
          <w:noProof/>
          <w:lang w:eastAsia="fr-FR"/>
        </w:rPr>
        <w:drawing>
          <wp:inline distT="0" distB="0" distL="0" distR="0" wp14:anchorId="6325FF24" wp14:editId="54551D55">
            <wp:extent cx="297180" cy="297180"/>
            <wp:effectExtent l="0" t="0" r="7620" b="7620"/>
            <wp:docPr id="115106269" name="Image 1" descr="Une image contenant cercle, Instrument de mesure, compas, thermomèt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06269" name="Image 1" descr="Une image contenant cercle, Instrument de mesure, compas, thermomètr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224" cy="297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8B4">
        <w:rPr>
          <w:i/>
          <w:iCs/>
          <w:lang w:eastAsia="fr-FR"/>
        </w:rPr>
        <w:t xml:space="preserve"> Safari, </w:t>
      </w:r>
      <w:r w:rsidRPr="009078B4">
        <w:rPr>
          <w:i/>
          <w:iCs/>
          <w:noProof/>
          <w:lang w:eastAsia="fr-FR"/>
        </w:rPr>
        <w:drawing>
          <wp:inline distT="0" distB="0" distL="0" distR="0" wp14:anchorId="2F01BD2B" wp14:editId="7370EE17">
            <wp:extent cx="318240" cy="297180"/>
            <wp:effectExtent l="0" t="0" r="5715" b="7620"/>
            <wp:docPr id="1569102087" name="Image 1" descr="Une image contenant cercle, Caractère coloré, Graphique, disque compac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102087" name="Image 1" descr="Une image contenant cercle, Caractère coloré, Graphique, disque compact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641" cy="30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8B4">
        <w:rPr>
          <w:i/>
          <w:iCs/>
          <w:lang w:eastAsia="fr-FR"/>
        </w:rPr>
        <w:t>Google Chrome…</w:t>
      </w:r>
    </w:p>
    <w:p w14:paraId="5E781F5D" w14:textId="77777777" w:rsidR="00F36729" w:rsidRDefault="00F36729" w:rsidP="00FC42EB">
      <w:pPr>
        <w:jc w:val="left"/>
        <w:rPr>
          <w:lang w:eastAsia="fr-FR"/>
        </w:rPr>
      </w:pPr>
    </w:p>
    <w:p w14:paraId="4DEE11F2" w14:textId="0F86CFE3" w:rsidR="00A56BAD" w:rsidRPr="007C6D9F" w:rsidRDefault="00A56BAD" w:rsidP="00A56BAD">
      <w:pPr>
        <w:pStyle w:val="Titre1"/>
        <w:numPr>
          <w:ilvl w:val="0"/>
          <w:numId w:val="0"/>
        </w:numPr>
        <w:spacing w:before="200" w:after="0"/>
        <w:jc w:val="both"/>
      </w:pPr>
      <w:r w:rsidRPr="007C6D9F">
        <w:rPr>
          <w:b/>
        </w:rPr>
        <w:t xml:space="preserve">ÉtapE </w:t>
      </w:r>
      <w:r>
        <w:rPr>
          <w:b/>
        </w:rPr>
        <w:t>2</w:t>
      </w:r>
      <w:r w:rsidRPr="007C6D9F">
        <w:t xml:space="preserve"> : </w:t>
      </w:r>
      <w:r>
        <w:t>dans le navigateur, allez sur la page de connexion de l’interface mobile</w:t>
      </w:r>
      <w:r w:rsidR="009E5C45">
        <w:t xml:space="preserve"> </w:t>
      </w:r>
      <w:r w:rsidR="009748E9">
        <w:t>pour</w:t>
      </w:r>
      <w:r w:rsidR="009E5C45">
        <w:t xml:space="preserve"> ajouter </w:t>
      </w:r>
      <w:r w:rsidR="009748E9">
        <w:t xml:space="preserve">un raccourci </w:t>
      </w:r>
      <w:r w:rsidR="009E5C45">
        <w:t>sur l’</w:t>
      </w:r>
      <w:r w:rsidR="009748E9">
        <w:t>É</w:t>
      </w:r>
      <w:r w:rsidR="009E5C45">
        <w:t xml:space="preserve">cran d’ACCUEIL </w:t>
      </w:r>
    </w:p>
    <w:p w14:paraId="465C51CD" w14:textId="77777777" w:rsidR="009748E9" w:rsidRDefault="009748E9" w:rsidP="009078B4">
      <w:pPr>
        <w:rPr>
          <w:lang w:eastAsia="fr-FR"/>
        </w:rPr>
      </w:pPr>
    </w:p>
    <w:p w14:paraId="4A76E2F8" w14:textId="6E17D4A0" w:rsidR="00A56BAD" w:rsidRPr="009748E9" w:rsidRDefault="009748E9" w:rsidP="009748E9">
      <w:pPr>
        <w:jc w:val="center"/>
        <w:rPr>
          <w:b/>
          <w:bCs/>
          <w:color w:val="3DB59E"/>
          <w:sz w:val="24"/>
          <w:szCs w:val="24"/>
          <w:lang w:eastAsia="fr-FR"/>
        </w:rPr>
      </w:pPr>
      <w:r w:rsidRPr="009748E9">
        <w:rPr>
          <w:b/>
          <w:bCs/>
          <w:color w:val="3DB59E"/>
          <w:sz w:val="24"/>
          <w:szCs w:val="24"/>
          <w:lang w:eastAsia="fr-FR"/>
        </w:rPr>
        <w:t>SYST</w:t>
      </w:r>
      <w:r>
        <w:rPr>
          <w:b/>
          <w:bCs/>
          <w:color w:val="3DB59E"/>
          <w:sz w:val="24"/>
          <w:szCs w:val="24"/>
          <w:lang w:eastAsia="fr-FR"/>
        </w:rPr>
        <w:t>È</w:t>
      </w:r>
      <w:r w:rsidRPr="009748E9">
        <w:rPr>
          <w:b/>
          <w:bCs/>
          <w:color w:val="3DB59E"/>
          <w:sz w:val="24"/>
          <w:szCs w:val="24"/>
          <w:lang w:eastAsia="fr-FR"/>
        </w:rPr>
        <w:t>ME APPLE</w:t>
      </w:r>
    </w:p>
    <w:p w14:paraId="7676F139" w14:textId="3011A135" w:rsidR="00A56BAD" w:rsidRDefault="001164C1" w:rsidP="00A56BAD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34169" wp14:editId="5707383F">
                <wp:simplePos x="0" y="0"/>
                <wp:positionH relativeFrom="margin">
                  <wp:posOffset>1942465</wp:posOffset>
                </wp:positionH>
                <wp:positionV relativeFrom="paragraph">
                  <wp:posOffset>2051685</wp:posOffset>
                </wp:positionV>
                <wp:extent cx="704850" cy="361950"/>
                <wp:effectExtent l="19050" t="38100" r="38100" b="19050"/>
                <wp:wrapNone/>
                <wp:docPr id="1213743365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850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8CB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14C5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52.95pt;margin-top:161.55pt;width:55.5pt;height:28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" strokecolor="#f8cb00" strokeweight="2.25pt">
                <v:stroke endarrow="block" joinstyle="miter"/>
                <w10:wrap anchorx="margin"/>
              </v:shape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3E6F8B" wp14:editId="355EF549">
                <wp:simplePos x="0" y="0"/>
                <wp:positionH relativeFrom="margin">
                  <wp:posOffset>3942715</wp:posOffset>
                </wp:positionH>
                <wp:positionV relativeFrom="paragraph">
                  <wp:posOffset>615315</wp:posOffset>
                </wp:positionV>
                <wp:extent cx="811530" cy="1322070"/>
                <wp:effectExtent l="19050" t="38100" r="45720" b="11430"/>
                <wp:wrapNone/>
                <wp:docPr id="1707566965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1530" cy="132207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8CB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9BB36" id="Connecteur droit avec flèche 6" o:spid="_x0000_s1026" type="#_x0000_t32" style="position:absolute;margin-left:310.45pt;margin-top:48.45pt;width:63.9pt;height:104.1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" strokecolor="#f8cb00" strokeweight="2.25pt">
                <v:stroke endarrow="block" joinstyle="miter"/>
                <w10:wrap anchorx="margin"/>
              </v:shape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2A1D9A" wp14:editId="7F3DABB3">
                <wp:simplePos x="0" y="0"/>
                <wp:positionH relativeFrom="margin">
                  <wp:posOffset>5733415</wp:posOffset>
                </wp:positionH>
                <wp:positionV relativeFrom="paragraph">
                  <wp:posOffset>222885</wp:posOffset>
                </wp:positionV>
                <wp:extent cx="262890" cy="110490"/>
                <wp:effectExtent l="19050" t="19050" r="22860" b="22860"/>
                <wp:wrapNone/>
                <wp:docPr id="1760630258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1104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D42667" id="Rectangle : coins arrondis 3" o:spid="_x0000_s1026" style="position:absolute;margin-left:451.45pt;margin-top:17.55pt;width:20.7pt;height:8.7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8934A8" wp14:editId="5D0BA74A">
                <wp:simplePos x="0" y="0"/>
                <wp:positionH relativeFrom="margin">
                  <wp:posOffset>5039995</wp:posOffset>
                </wp:positionH>
                <wp:positionV relativeFrom="paragraph">
                  <wp:posOffset>447675</wp:posOffset>
                </wp:positionV>
                <wp:extent cx="453390" cy="99060"/>
                <wp:effectExtent l="19050" t="19050" r="22860" b="15240"/>
                <wp:wrapNone/>
                <wp:docPr id="465198147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" cy="9906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07F4F7" id="Rectangle : coins arrondis 3" o:spid="_x0000_s1026" style="position:absolute;margin-left:396.85pt;margin-top:35.25pt;width:35.7pt;height:7.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86667" wp14:editId="2A881E9E">
                <wp:simplePos x="0" y="0"/>
                <wp:positionH relativeFrom="margin">
                  <wp:align>center</wp:align>
                </wp:positionH>
                <wp:positionV relativeFrom="paragraph">
                  <wp:posOffset>1965325</wp:posOffset>
                </wp:positionV>
                <wp:extent cx="1139190" cy="179070"/>
                <wp:effectExtent l="19050" t="19050" r="22860" b="11430"/>
                <wp:wrapNone/>
                <wp:docPr id="454027956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1790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643A87" id="Rectangle : coins arrondis 3" o:spid="_x0000_s1026" style="position:absolute;margin-left:0;margin-top:154.75pt;width:89.7pt;height:14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4A3E6" wp14:editId="19C85A81">
                <wp:simplePos x="0" y="0"/>
                <wp:positionH relativeFrom="margin">
                  <wp:posOffset>1176655</wp:posOffset>
                </wp:positionH>
                <wp:positionV relativeFrom="paragraph">
                  <wp:posOffset>2433955</wp:posOffset>
                </wp:positionV>
                <wp:extent cx="163830" cy="148590"/>
                <wp:effectExtent l="19050" t="19050" r="26670" b="22860"/>
                <wp:wrapNone/>
                <wp:docPr id="799918937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485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84FDB0" id="Rectangle : coins arrondis 3" o:spid="_x0000_s1026" style="position:absolute;margin-left:92.65pt;margin-top:191.65pt;width:12.9pt;height:11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FC42EB" w:rsidRPr="00FC42EB">
        <w:rPr>
          <w:noProof/>
          <w:lang w:eastAsia="fr-FR"/>
        </w:rPr>
        <w:drawing>
          <wp:inline distT="0" distB="0" distL="0" distR="0" wp14:anchorId="11F4D920" wp14:editId="6E04CB1C">
            <wp:extent cx="1239756" cy="2674620"/>
            <wp:effectExtent l="0" t="0" r="0" b="0"/>
            <wp:docPr id="1078122179" name="Image 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122179" name="Image 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3802" cy="2704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5C45">
        <w:rPr>
          <w:lang w:eastAsia="fr-FR"/>
        </w:rPr>
        <w:t xml:space="preserve">                     </w:t>
      </w:r>
      <w:r w:rsidR="009E5C45" w:rsidRPr="00FC42EB">
        <w:rPr>
          <w:noProof/>
          <w:lang w:eastAsia="fr-FR"/>
        </w:rPr>
        <w:drawing>
          <wp:inline distT="0" distB="0" distL="0" distR="0" wp14:anchorId="48F92427" wp14:editId="543B2580">
            <wp:extent cx="1245433" cy="2674620"/>
            <wp:effectExtent l="0" t="0" r="0" b="0"/>
            <wp:docPr id="1271951629" name="Image 1" descr="Une image contenant texte, capture d’écran, logiciel, multimédia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402101" name="Image 1" descr="Une image contenant texte, capture d’écran, logiciel, multimédia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7299" cy="272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48E9">
        <w:rPr>
          <w:lang w:eastAsia="fr-FR"/>
        </w:rPr>
        <w:t xml:space="preserve">                     </w:t>
      </w:r>
      <w:r w:rsidR="009748E9" w:rsidRPr="00FC42EB">
        <w:rPr>
          <w:noProof/>
          <w:lang w:eastAsia="fr-FR"/>
        </w:rPr>
        <w:drawing>
          <wp:inline distT="0" distB="0" distL="0" distR="0" wp14:anchorId="6E9C9F8A" wp14:editId="2EE1A489">
            <wp:extent cx="1234440" cy="2664939"/>
            <wp:effectExtent l="0" t="0" r="3810" b="2540"/>
            <wp:docPr id="1904888140" name="Image 1" descr="Une image contenant Appareils électroniques, texte, capture d’écran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923386" name="Image 1" descr="Une image contenant Appareils électroniques, texte, capture d’écran, logiciel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0787" cy="26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C68FF" w14:textId="77777777" w:rsidR="008B2C39" w:rsidRDefault="008B2C39" w:rsidP="007F5F15">
      <w:pPr>
        <w:rPr>
          <w:lang w:eastAsia="fr-FR"/>
        </w:rPr>
      </w:pPr>
    </w:p>
    <w:p w14:paraId="477C692B" w14:textId="60F6C1C3" w:rsidR="009E5C45" w:rsidRPr="009748E9" w:rsidRDefault="009748E9" w:rsidP="009748E9">
      <w:pPr>
        <w:jc w:val="center"/>
        <w:rPr>
          <w:b/>
          <w:bCs/>
          <w:color w:val="3DB59E"/>
          <w:sz w:val="24"/>
          <w:szCs w:val="24"/>
          <w:lang w:eastAsia="fr-FR"/>
        </w:rPr>
      </w:pPr>
      <w:r w:rsidRPr="009748E9">
        <w:rPr>
          <w:b/>
          <w:bCs/>
          <w:color w:val="3DB59E"/>
          <w:sz w:val="24"/>
          <w:szCs w:val="24"/>
          <w:lang w:eastAsia="fr-FR"/>
        </w:rPr>
        <w:t>SYST</w:t>
      </w:r>
      <w:r>
        <w:rPr>
          <w:b/>
          <w:bCs/>
          <w:color w:val="3DB59E"/>
          <w:sz w:val="24"/>
          <w:szCs w:val="24"/>
          <w:lang w:eastAsia="fr-FR"/>
        </w:rPr>
        <w:t>È</w:t>
      </w:r>
      <w:r w:rsidRPr="009748E9">
        <w:rPr>
          <w:b/>
          <w:bCs/>
          <w:color w:val="3DB59E"/>
          <w:sz w:val="24"/>
          <w:szCs w:val="24"/>
          <w:lang w:eastAsia="fr-FR"/>
        </w:rPr>
        <w:t>ME A</w:t>
      </w:r>
      <w:r>
        <w:rPr>
          <w:b/>
          <w:bCs/>
          <w:color w:val="3DB59E"/>
          <w:sz w:val="24"/>
          <w:szCs w:val="24"/>
          <w:lang w:eastAsia="fr-FR"/>
        </w:rPr>
        <w:t>NDROID</w:t>
      </w:r>
    </w:p>
    <w:p w14:paraId="1332AB71" w14:textId="09E004DD" w:rsidR="009748E9" w:rsidRPr="009748E9" w:rsidRDefault="003A2DB9" w:rsidP="009748E9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256A1C" wp14:editId="038D593E">
                <wp:simplePos x="0" y="0"/>
                <wp:positionH relativeFrom="margin">
                  <wp:posOffset>5664835</wp:posOffset>
                </wp:positionH>
                <wp:positionV relativeFrom="paragraph">
                  <wp:posOffset>1522730</wp:posOffset>
                </wp:positionV>
                <wp:extent cx="361950" cy="171450"/>
                <wp:effectExtent l="19050" t="19050" r="19050" b="19050"/>
                <wp:wrapNone/>
                <wp:docPr id="1055931139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1950" cy="1714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C6E523" id="Rectangle : coins arrondis 3" o:spid="_x0000_s1026" style="position:absolute;margin-left:446.05pt;margin-top:119.9pt;width:28.5pt;height:13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1164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AD92B4" wp14:editId="1D3ABD1F">
                <wp:simplePos x="0" y="0"/>
                <wp:positionH relativeFrom="margin">
                  <wp:posOffset>1900555</wp:posOffset>
                </wp:positionH>
                <wp:positionV relativeFrom="paragraph">
                  <wp:posOffset>302260</wp:posOffset>
                </wp:positionV>
                <wp:extent cx="758190" cy="1634490"/>
                <wp:effectExtent l="19050" t="19050" r="41910" b="41910"/>
                <wp:wrapNone/>
                <wp:docPr id="934284375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8190" cy="16344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8CB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CC285" id="Connecteur droit avec flèche 6" o:spid="_x0000_s1026" type="#_x0000_t32" style="position:absolute;margin-left:149.65pt;margin-top:23.8pt;width:59.7pt;height:128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" strokecolor="#f8cb00" strokeweight="2.25pt">
                <v:stroke endarrow="block" joinstyle="miter"/>
                <w10:wrap anchorx="margin"/>
              </v:shape>
            </w:pict>
          </mc:Fallback>
        </mc:AlternateContent>
      </w:r>
      <w:r w:rsidR="001164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3F4C43" wp14:editId="181AA1DE">
                <wp:simplePos x="0" y="0"/>
                <wp:positionH relativeFrom="margin">
                  <wp:posOffset>4079875</wp:posOffset>
                </wp:positionH>
                <wp:positionV relativeFrom="paragraph">
                  <wp:posOffset>1685290</wp:posOffset>
                </wp:positionV>
                <wp:extent cx="712470" cy="430530"/>
                <wp:effectExtent l="19050" t="38100" r="49530" b="26670"/>
                <wp:wrapNone/>
                <wp:docPr id="1189424225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70" cy="43053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8CB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C8BA1" id="Connecteur droit avec flèche 6" o:spid="_x0000_s1026" type="#_x0000_t32" style="position:absolute;margin-left:321.25pt;margin-top:132.7pt;width:56.1pt;height:33.9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" strokecolor="#f8cb00" strokeweight="2.25pt">
                <v:stroke endarrow="block" joinstyle="miter"/>
                <w10:wrap anchorx="margin"/>
              </v:shape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3DBFF5" wp14:editId="55D98E2F">
                <wp:simplePos x="0" y="0"/>
                <wp:positionH relativeFrom="margin">
                  <wp:posOffset>1677670</wp:posOffset>
                </wp:positionH>
                <wp:positionV relativeFrom="paragraph">
                  <wp:posOffset>33655</wp:posOffset>
                </wp:positionV>
                <wp:extent cx="163830" cy="148590"/>
                <wp:effectExtent l="19050" t="19050" r="26670" b="22860"/>
                <wp:wrapNone/>
                <wp:docPr id="1523648022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485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82AFB9" id="Rectangle : coins arrondis 3" o:spid="_x0000_s1026" style="position:absolute;margin-left:132.1pt;margin-top:2.65pt;width:12.9pt;height:11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9748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98C57F" wp14:editId="6896D3FB">
                <wp:simplePos x="0" y="0"/>
                <wp:positionH relativeFrom="margin">
                  <wp:posOffset>3058795</wp:posOffset>
                </wp:positionH>
                <wp:positionV relativeFrom="paragraph">
                  <wp:posOffset>2078990</wp:posOffset>
                </wp:positionV>
                <wp:extent cx="918210" cy="179070"/>
                <wp:effectExtent l="19050" t="19050" r="15240" b="11430"/>
                <wp:wrapNone/>
                <wp:docPr id="230516704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8210" cy="1790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B0903" id="Rectangle : coins arrondis 3" o:spid="_x0000_s1026" style="position:absolute;margin-left:240.85pt;margin-top:163.7pt;width:72.3pt;height:14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9E5C45" w:rsidRPr="009E5C45">
        <w:rPr>
          <w:noProof/>
          <w:lang w:eastAsia="fr-FR"/>
        </w:rPr>
        <w:drawing>
          <wp:inline distT="0" distB="0" distL="0" distR="0" wp14:anchorId="744E40FF" wp14:editId="4B857475">
            <wp:extent cx="1310640" cy="2731004"/>
            <wp:effectExtent l="0" t="0" r="3810" b="0"/>
            <wp:docPr id="1491979021" name="Image 5" descr="Une image contenant texte, capture d’écran, logiciel, Système d’exploit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979021" name="Image 5" descr="Une image contenant texte, capture d’écran, logiciel, Système d’exploit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96" cy="276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48E9">
        <w:rPr>
          <w:lang w:eastAsia="fr-FR"/>
        </w:rPr>
        <w:t xml:space="preserve">                     </w:t>
      </w:r>
      <w:r w:rsidR="009748E9" w:rsidRPr="009748E9">
        <w:rPr>
          <w:noProof/>
          <w:lang w:eastAsia="fr-FR"/>
        </w:rPr>
        <w:drawing>
          <wp:inline distT="0" distB="0" distL="0" distR="0" wp14:anchorId="26D6810E" wp14:editId="45759943">
            <wp:extent cx="1325880" cy="2748907"/>
            <wp:effectExtent l="0" t="0" r="7620" b="0"/>
            <wp:docPr id="1550909393" name="Image 8" descr="Une image contenant texte, capture d’écran, logiciel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909393" name="Image 8" descr="Une image contenant texte, capture d’écran, logiciel, nombr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962" cy="277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48E9">
        <w:rPr>
          <w:lang w:eastAsia="fr-FR"/>
        </w:rPr>
        <w:t xml:space="preserve">                    </w:t>
      </w:r>
      <w:r w:rsidR="009748E9" w:rsidRPr="009748E9">
        <w:rPr>
          <w:noProof/>
          <w:lang w:eastAsia="fr-FR"/>
        </w:rPr>
        <w:drawing>
          <wp:inline distT="0" distB="0" distL="0" distR="0" wp14:anchorId="639CD8B6" wp14:editId="16F4B94E">
            <wp:extent cx="1310640" cy="2723377"/>
            <wp:effectExtent l="0" t="0" r="3810" b="1270"/>
            <wp:docPr id="1332285260" name="Image 10" descr="Une image contenant texte, capture d’écran, logiciel, Système d’exploit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285260" name="Image 10" descr="Une image contenant texte, capture d’écran, logiciel, Système d’exploita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84" cy="274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E834F" w14:textId="775487D8" w:rsidR="008B2C39" w:rsidRDefault="008B2C39" w:rsidP="00FC42EB">
      <w:pPr>
        <w:jc w:val="left"/>
        <w:rPr>
          <w:lang w:eastAsia="fr-FR"/>
        </w:rPr>
      </w:pPr>
    </w:p>
    <w:p w14:paraId="20F0703A" w14:textId="74F172B7" w:rsidR="008B2C39" w:rsidRPr="007C6D9F" w:rsidRDefault="008B2C39" w:rsidP="008B2C39">
      <w:pPr>
        <w:pStyle w:val="Titre1"/>
        <w:numPr>
          <w:ilvl w:val="0"/>
          <w:numId w:val="0"/>
        </w:numPr>
        <w:spacing w:before="200" w:after="0"/>
        <w:jc w:val="both"/>
      </w:pPr>
      <w:r w:rsidRPr="007C6D9F">
        <w:rPr>
          <w:b/>
        </w:rPr>
        <w:t xml:space="preserve">ÉtapE </w:t>
      </w:r>
      <w:r w:rsidR="001164C1">
        <w:rPr>
          <w:b/>
        </w:rPr>
        <w:t>3</w:t>
      </w:r>
      <w:r w:rsidRPr="007C6D9F">
        <w:t xml:space="preserve"> : </w:t>
      </w:r>
      <w:r>
        <w:t xml:space="preserve">retrouvEZ </w:t>
      </w:r>
      <w:r w:rsidR="001164C1">
        <w:t>LE RACCOURCI</w:t>
      </w:r>
      <w:r>
        <w:t xml:space="preserve"> « iNTERFACE MOBILE » </w:t>
      </w:r>
      <w:r w:rsidR="001164C1">
        <w:t>SUR L’ÉCRAN DE VOTRE SMARTPHONE</w:t>
      </w:r>
      <w:r>
        <w:t xml:space="preserve"> </w:t>
      </w:r>
    </w:p>
    <w:p w14:paraId="7DADD3BC" w14:textId="234D687F" w:rsidR="008B2C39" w:rsidRDefault="00FC42EB" w:rsidP="00FC42EB">
      <w:pPr>
        <w:jc w:val="left"/>
        <w:rPr>
          <w:lang w:eastAsia="fr-FR"/>
        </w:rPr>
      </w:pPr>
      <w:r>
        <w:rPr>
          <w:lang w:eastAsia="fr-FR"/>
        </w:rPr>
        <w:t xml:space="preserve"> </w:t>
      </w:r>
    </w:p>
    <w:p w14:paraId="06431737" w14:textId="72275545" w:rsidR="008B2C39" w:rsidRDefault="003A2DB9" w:rsidP="003A2DB9">
      <w:pPr>
        <w:jc w:val="center"/>
        <w:rPr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6B9301" wp14:editId="7828B6FE">
                <wp:simplePos x="0" y="0"/>
                <wp:positionH relativeFrom="margin">
                  <wp:posOffset>2441575</wp:posOffset>
                </wp:positionH>
                <wp:positionV relativeFrom="paragraph">
                  <wp:posOffset>288290</wp:posOffset>
                </wp:positionV>
                <wp:extent cx="506730" cy="560070"/>
                <wp:effectExtent l="19050" t="19050" r="26670" b="11430"/>
                <wp:wrapNone/>
                <wp:docPr id="456025245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6730" cy="5600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8CB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0E83C2" id="Rectangle : coins arrondis 3" o:spid="_x0000_s1026" style="position:absolute;margin-left:192.25pt;margin-top:22.7pt;width:39.9pt;height:44.1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" filled="f" strokecolor="#f8cb00" strokeweight="2.25pt">
                <v:stroke joinstyle="miter"/>
                <w10:wrap anchorx="margin"/>
              </v:roundrect>
            </w:pict>
          </mc:Fallback>
        </mc:AlternateContent>
      </w:r>
      <w:r w:rsidR="000930E6" w:rsidRPr="000930E6">
        <w:rPr>
          <w:noProof/>
          <w:lang w:eastAsia="fr-FR"/>
        </w:rPr>
        <w:drawing>
          <wp:inline distT="0" distB="0" distL="0" distR="0" wp14:anchorId="1A2789E1" wp14:editId="6E092A85">
            <wp:extent cx="1843200" cy="3931200"/>
            <wp:effectExtent l="0" t="0" r="5080" b="0"/>
            <wp:docPr id="1326106617" name="Image 1" descr="Une image contenant texte, capture d’écran, Système d’exploitation, logicie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106617" name="Image 1" descr="Une image contenant texte, capture d’écran, Système d’exploitation, logiciel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3200" cy="3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F9956" w14:textId="3046DBD7" w:rsidR="00FC42EB" w:rsidRPr="00FC42EB" w:rsidRDefault="00FC42EB" w:rsidP="00FC42EB">
      <w:pPr>
        <w:jc w:val="left"/>
        <w:rPr>
          <w:lang w:eastAsia="fr-FR"/>
        </w:rPr>
      </w:pPr>
    </w:p>
    <w:sectPr w:rsidR="00FC42EB" w:rsidRPr="00FC42EB" w:rsidSect="00074457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07D36" w14:textId="77777777" w:rsidR="00B05E99" w:rsidRDefault="00B05E99" w:rsidP="00CF74C8">
      <w:pPr>
        <w:spacing w:after="0"/>
      </w:pPr>
      <w:r>
        <w:separator/>
      </w:r>
    </w:p>
  </w:endnote>
  <w:endnote w:type="continuationSeparator" w:id="0">
    <w:p w14:paraId="6B98C3A3" w14:textId="77777777" w:rsidR="00B05E99" w:rsidRDefault="00B05E99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FC46A" w14:textId="3539E09A" w:rsidR="00B33525" w:rsidRPr="008E05AE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>
      <w:rPr>
        <w:i/>
        <w:sz w:val="18"/>
        <w:szCs w:val="18"/>
      </w:rPr>
      <w:t>Mise à jour </w:t>
    </w:r>
    <w:r w:rsidRPr="003A2DB9">
      <w:rPr>
        <w:i/>
        <w:sz w:val="18"/>
        <w:szCs w:val="18"/>
      </w:rPr>
      <w:t xml:space="preserve">: </w:t>
    </w:r>
    <w:r w:rsidR="003A2DB9" w:rsidRPr="003A2DB9">
      <w:rPr>
        <w:i/>
        <w:sz w:val="18"/>
        <w:szCs w:val="18"/>
      </w:rPr>
      <w:t>30</w:t>
    </w:r>
    <w:r w:rsidRPr="003A2DB9">
      <w:rPr>
        <w:i/>
        <w:sz w:val="18"/>
        <w:szCs w:val="18"/>
      </w:rPr>
      <w:t>/</w:t>
    </w:r>
    <w:r w:rsidR="003A2DB9" w:rsidRPr="003A2DB9">
      <w:rPr>
        <w:i/>
        <w:sz w:val="18"/>
        <w:szCs w:val="18"/>
      </w:rPr>
      <w:t>10</w:t>
    </w:r>
    <w:r w:rsidRPr="003A2DB9">
      <w:rPr>
        <w:i/>
        <w:sz w:val="18"/>
        <w:szCs w:val="18"/>
      </w:rPr>
      <w:t>/24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05B63" w14:textId="0EE5B138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2DD3C12" wp14:editId="4C564067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9B2D3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F36729">
      <w:t>ISACOMPTA COLLABORATIF</w:t>
    </w:r>
    <w:r w:rsidR="008E05AE" w:rsidRPr="00134EC2">
      <w:t xml:space="preserve"> - Mise à jour </w:t>
    </w:r>
    <w:r w:rsidR="008E05AE" w:rsidRPr="00F36729">
      <w:t xml:space="preserve">: </w:t>
    </w:r>
    <w:r w:rsidR="00F36729" w:rsidRPr="00F36729">
      <w:t>30</w:t>
    </w:r>
    <w:r w:rsidR="008E05AE" w:rsidRPr="00F36729">
      <w:t>/</w:t>
    </w:r>
    <w:r w:rsidR="00F36729" w:rsidRPr="00F36729">
      <w:t>10</w:t>
    </w:r>
    <w:r w:rsidR="008E05AE" w:rsidRPr="00F36729">
      <w:t>/24 - Groupe</w:t>
    </w:r>
    <w:r w:rsidR="008E05AE" w:rsidRPr="00134EC2">
      <w:t xml:space="preserve">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47A60" w14:textId="77777777" w:rsidR="00B05E99" w:rsidRDefault="00B05E99" w:rsidP="00CF74C8">
      <w:pPr>
        <w:spacing w:after="0"/>
      </w:pPr>
      <w:r>
        <w:separator/>
      </w:r>
    </w:p>
  </w:footnote>
  <w:footnote w:type="continuationSeparator" w:id="0">
    <w:p w14:paraId="3FB0FFB8" w14:textId="77777777" w:rsidR="00B05E99" w:rsidRDefault="00B05E99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0D63B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15DDBD2B" wp14:editId="76AEE58C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2EA91E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7688F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28FB4B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4B86B96D" wp14:editId="0A845C7F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EB"/>
    <w:rsid w:val="0000452C"/>
    <w:rsid w:val="00027230"/>
    <w:rsid w:val="000606A0"/>
    <w:rsid w:val="00064C3E"/>
    <w:rsid w:val="0006623C"/>
    <w:rsid w:val="00074457"/>
    <w:rsid w:val="0008568A"/>
    <w:rsid w:val="000930E6"/>
    <w:rsid w:val="000A32E3"/>
    <w:rsid w:val="000C0B3F"/>
    <w:rsid w:val="000C1D24"/>
    <w:rsid w:val="000C5F69"/>
    <w:rsid w:val="000C7752"/>
    <w:rsid w:val="000D743B"/>
    <w:rsid w:val="000E2148"/>
    <w:rsid w:val="001164C1"/>
    <w:rsid w:val="00155110"/>
    <w:rsid w:val="0019241F"/>
    <w:rsid w:val="001C23C4"/>
    <w:rsid w:val="001F1363"/>
    <w:rsid w:val="002270DC"/>
    <w:rsid w:val="00235BD9"/>
    <w:rsid w:val="00237A70"/>
    <w:rsid w:val="00256BE9"/>
    <w:rsid w:val="0026264C"/>
    <w:rsid w:val="002927BE"/>
    <w:rsid w:val="002D4B8D"/>
    <w:rsid w:val="00333C2F"/>
    <w:rsid w:val="003A2DB9"/>
    <w:rsid w:val="003C15C1"/>
    <w:rsid w:val="00412820"/>
    <w:rsid w:val="0043018B"/>
    <w:rsid w:val="00431ABE"/>
    <w:rsid w:val="004B5A97"/>
    <w:rsid w:val="004B5E17"/>
    <w:rsid w:val="00500F07"/>
    <w:rsid w:val="0052651B"/>
    <w:rsid w:val="005A2585"/>
    <w:rsid w:val="005C3C84"/>
    <w:rsid w:val="00604A88"/>
    <w:rsid w:val="006576DF"/>
    <w:rsid w:val="006A0AAD"/>
    <w:rsid w:val="006A6076"/>
    <w:rsid w:val="006C712A"/>
    <w:rsid w:val="00711B2D"/>
    <w:rsid w:val="007314A4"/>
    <w:rsid w:val="0075666A"/>
    <w:rsid w:val="00766E74"/>
    <w:rsid w:val="007824AE"/>
    <w:rsid w:val="007C6D9F"/>
    <w:rsid w:val="007E42CB"/>
    <w:rsid w:val="007F5F15"/>
    <w:rsid w:val="00800FC6"/>
    <w:rsid w:val="0080295D"/>
    <w:rsid w:val="008103CD"/>
    <w:rsid w:val="00820A66"/>
    <w:rsid w:val="008512FD"/>
    <w:rsid w:val="00856DC2"/>
    <w:rsid w:val="008625C8"/>
    <w:rsid w:val="008847A4"/>
    <w:rsid w:val="008A57F8"/>
    <w:rsid w:val="008A71FF"/>
    <w:rsid w:val="008B2C39"/>
    <w:rsid w:val="008E0496"/>
    <w:rsid w:val="008E05AE"/>
    <w:rsid w:val="008E51AA"/>
    <w:rsid w:val="008F7B0A"/>
    <w:rsid w:val="009078B4"/>
    <w:rsid w:val="00924B3B"/>
    <w:rsid w:val="009301B4"/>
    <w:rsid w:val="00950F04"/>
    <w:rsid w:val="009535B2"/>
    <w:rsid w:val="009537C3"/>
    <w:rsid w:val="00963AE5"/>
    <w:rsid w:val="00965FBB"/>
    <w:rsid w:val="009748E9"/>
    <w:rsid w:val="00986E1C"/>
    <w:rsid w:val="009A5EE8"/>
    <w:rsid w:val="009C02C8"/>
    <w:rsid w:val="009E5C45"/>
    <w:rsid w:val="00A034DD"/>
    <w:rsid w:val="00A45C81"/>
    <w:rsid w:val="00A46200"/>
    <w:rsid w:val="00A56BAD"/>
    <w:rsid w:val="00A572B0"/>
    <w:rsid w:val="00A71117"/>
    <w:rsid w:val="00A736A2"/>
    <w:rsid w:val="00A75DAB"/>
    <w:rsid w:val="00A95B4F"/>
    <w:rsid w:val="00AA5D71"/>
    <w:rsid w:val="00AE558F"/>
    <w:rsid w:val="00AF53E5"/>
    <w:rsid w:val="00AF5732"/>
    <w:rsid w:val="00B0487A"/>
    <w:rsid w:val="00B05E99"/>
    <w:rsid w:val="00B33525"/>
    <w:rsid w:val="00B35B3C"/>
    <w:rsid w:val="00BD71E4"/>
    <w:rsid w:val="00C552BC"/>
    <w:rsid w:val="00C868CA"/>
    <w:rsid w:val="00CA32AF"/>
    <w:rsid w:val="00CD13AC"/>
    <w:rsid w:val="00CE2029"/>
    <w:rsid w:val="00CF74C8"/>
    <w:rsid w:val="00D4459B"/>
    <w:rsid w:val="00D52D5F"/>
    <w:rsid w:val="00D55B00"/>
    <w:rsid w:val="00D9118E"/>
    <w:rsid w:val="00DC6E0C"/>
    <w:rsid w:val="00DD2A38"/>
    <w:rsid w:val="00DE1882"/>
    <w:rsid w:val="00DE5FCA"/>
    <w:rsid w:val="00E41A7A"/>
    <w:rsid w:val="00E6118A"/>
    <w:rsid w:val="00E70F8E"/>
    <w:rsid w:val="00E93518"/>
    <w:rsid w:val="00EF375C"/>
    <w:rsid w:val="00F36729"/>
    <w:rsid w:val="00F47F4C"/>
    <w:rsid w:val="00F55F05"/>
    <w:rsid w:val="00F56CCC"/>
    <w:rsid w:val="00F613C6"/>
    <w:rsid w:val="00F70580"/>
    <w:rsid w:val="00F70AAA"/>
    <w:rsid w:val="00F9427C"/>
    <w:rsid w:val="00FC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D77C0"/>
  <w15:chartTrackingRefBased/>
  <w15:docId w15:val="{45597D18-39D2-4944-9E4B-F570DC33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8E9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42E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1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F5EB803A27F40BFB93A39E13E68018900E6915B7301D4C144968D75E54A84AED1" ma:contentTypeVersion="329" ma:contentTypeDescription="Crée un document." ma:contentTypeScope="" ma:versionID="d1ff5e92e348832e41d18ae8284f8236">
  <xsd:schema xmlns:xsd="http://www.w3.org/2001/XMLSchema" xmlns:xs="http://www.w3.org/2001/XMLSchema" xmlns:p="http://schemas.microsoft.com/office/2006/metadata/properties" xmlns:ns1="9155f115-dce0-4a3f-87df-786d88e52a44" xmlns:ns3="22069bc3-a576-4b07-9ed4-b710682fb96d" xmlns:ns4="9fbca6cc-a23b-407a-9544-2c7589138169" targetNamespace="http://schemas.microsoft.com/office/2006/metadata/properties" ma:root="true" ma:fieldsID="4f0d7083725a4793f3904a1655b8aaba" ns1:_="" ns3:_="" ns4:_="">
    <xsd:import namespace="9155f115-dce0-4a3f-87df-786d88e52a44"/>
    <xsd:import namespace="22069bc3-a576-4b07-9ed4-b710682fb96d"/>
    <xsd:import namespace="9fbca6cc-a23b-407a-9544-2c7589138169"/>
    <xsd:element name="properties">
      <xsd:complexType>
        <xsd:sequence>
          <xsd:element name="documentManagement">
            <xsd:complexType>
              <xsd:all>
                <xsd:element ref="ns1:Responsable_Information"/>
                <xsd:element ref="ns1:Status_Document"/>
                <xsd:element ref="ns1:MAYA_Diffusion_Information" minOccurs="0"/>
                <xsd:element ref="ns1:Maya_Annee_Exercice"/>
                <xsd:element ref="ns1:MAYA_Language_Document"/>
                <xsd:element ref="ns1:Maya_Pays_Cible"/>
                <xsd:element ref="ns1:TaxCatchAll" minOccurs="0"/>
                <xsd:element ref="ns1:TaxCatchAllLabel" minOccurs="0"/>
                <xsd:element ref="ns3:Modules"/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Aper_x00e7_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5f115-dce0-4a3f-87df-786d88e52a44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ma:displayName="Responsable de l'information" ma:default="" ma:internalName="Responsable_Informati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ma:displayName="Statut du document" ma:default="Document de travail" ma:format="Dropdown" ma:internalName="Status_Document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ma:displayName="Année d'exercice" ma:default="2022-2023" ma:format="Dropdown" ma:internalName="Maya_Annee_Exercic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ma:displayName="Langue du document" ma:default="FR" ma:format="Dropdown" ma:internalName="MAYA_Language_Document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ma:displayName="Pays cible" ma:default="France" ma:format="Dropdown" ma:internalName="Maya_Pays_Cibl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Colonne Attraper tout de Taxonomie" ma:hidden="true" ma:list="{bf2fc5e5-1c99-4161-9f6e-d3122d3a3861}" ma:internalName="TaxCatchAll" ma:showField="CatchAllData" ma:web="9155f115-dce0-4a3f-87df-786d88e52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Colonne Attraper tout de Taxonomie1" ma:hidden="true" ma:list="{bf2fc5e5-1c99-4161-9f6e-d3122d3a3861}" ma:internalName="TaxCatchAllLabel" ma:readOnly="true" ma:showField="CatchAllDataLabel" ma:web="9155f115-dce0-4a3f-87df-786d88e52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69bc3-a576-4b07-9ed4-b710682fb96d" elementFormDefault="qualified">
    <xsd:import namespace="http://schemas.microsoft.com/office/2006/documentManagement/types"/>
    <xsd:import namespace="http://schemas.microsoft.com/office/infopath/2007/PartnerControls"/>
    <xsd:element name="Modules" ma:index="16" ma:displayName="Modules" ma:format="Dropdown" ma:internalName="Modules">
      <xsd:simpleType>
        <xsd:restriction base="dms:Choice">
          <xsd:enumeration value="Aide Contextuelle"/>
          <xsd:enumeration value="Création Base collaborative"/>
          <xsd:enumeration value="Documentation"/>
          <xsd:enumeration value="Show"/>
          <xsd:enumeration value="Updater"/>
          <xsd:enumeration value="Vidéos"/>
        </xsd:restriction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b11cfa38-f9ca-4b8c-8a99-a20c108dd6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er_x00e7_u" ma:index="31" nillable="true" ma:displayName="Aperçu" ma:format="Thumbnail" ma:internalName="Aper_x00e7_u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bca6cc-a23b-407a-9544-2c758913816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55f115-dce0-4a3f-87df-786d88e52a44" xsi:nil="true"/>
    <lcf76f155ced4ddcb4097134ff3c332f xmlns="22069bc3-a576-4b07-9ed4-b710682fb96d">
      <Terms xmlns="http://schemas.microsoft.com/office/infopath/2007/PartnerControls"/>
    </lcf76f155ced4ddcb4097134ff3c332f>
    <MAYA_Diffusion_Information xmlns="9155f115-dce0-4a3f-87df-786d88e52a44">Diffusion interne seulement</MAYA_Diffusion_Information>
    <Maya_Annee_Exercice xmlns="9155f115-dce0-4a3f-87df-786d88e52a44">2022-2023</Maya_Annee_Exercice>
    <Modules xmlns="22069bc3-a576-4b07-9ed4-b710682fb96d"/>
    <Responsable_Information xmlns="9155f115-dce0-4a3f-87df-786d88e52a44">
      <UserInfo>
        <DisplayName/>
        <AccountId/>
        <AccountType/>
      </UserInfo>
    </Responsable_Information>
    <MAYA_Language_Document xmlns="9155f115-dce0-4a3f-87df-786d88e52a44">FR</MAYA_Language_Document>
    <Maya_Pays_Cible xmlns="9155f115-dce0-4a3f-87df-786d88e52a44">France</Maya_Pays_Cible>
    <Aper_x00e7_u xmlns="22069bc3-a576-4b07-9ed4-b710682fb96d" xsi:nil="true"/>
    <Status_Document xmlns="9155f115-dce0-4a3f-87df-786d88e52a44">Document de travail</Status_Document>
  </documentManagement>
</p:properties>
</file>

<file path=customXml/itemProps1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FFB0AD-D0AF-46D3-9CD2-F16E37F36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5f115-dce0-4a3f-87df-786d88e52a44"/>
    <ds:schemaRef ds:uri="22069bc3-a576-4b07-9ed4-b710682fb96d"/>
    <ds:schemaRef ds:uri="9fbca6cc-a23b-407a-9544-2c7589138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9155f115-dce0-4a3f-87df-786d88e52a44"/>
    <ds:schemaRef ds:uri="22069bc3-a576-4b07-9ed4-b710682fb9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0</TotalTime>
  <Pages>2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Modèle_Pratique_AGIRIS_4324</vt:lpstr>
    </vt:vector>
  </TitlesOfParts>
  <Company>Isagri</Company>
  <LinksUpToDate>false</LinksUpToDate>
  <CharactersWithSpaces>491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Ajouter un raccourci vers l’Interface Mobile sur l’écran d’un smartphone</dc:title>
  <dc:subject/>
  <dc:creator>Julien GALLET</dc:creator>
  <cp:keywords/>
  <dc:description>Ajouter un raccourci vers l’Interface Mobile sur l’écran d’un smartphone</dc:description>
  <cp:lastModifiedBy>Hugues AMALRIC</cp:lastModifiedBy>
  <cp:revision>2</cp:revision>
  <cp:lastPrinted>2014-05-22T06:51:00Z</cp:lastPrinted>
  <dcterms:created xsi:type="dcterms:W3CDTF">2024-10-30T21:28:00Z</dcterms:created>
  <dcterms:modified xsi:type="dcterms:W3CDTF">2024-10-30T21:28:00Z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0x0101006F5EB803A27F40BFB93A39E13E68018900E6915B7301D4C144968D75E54A84AED1</vt:lpwstr>
  </property>
</Properties>
</file>